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AEE6B" w14:textId="38CF20AC" w:rsidR="00441CF8" w:rsidRDefault="00441CF8" w:rsidP="00441CF8">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00D4190F" w:rsidRPr="00D4190F">
          <w:rPr>
            <w:b/>
            <w:i/>
            <w:noProof/>
            <w:sz w:val="28"/>
            <w:lang w:val="en-US"/>
          </w:rPr>
          <w:t>R4-2500310</w:t>
        </w:r>
      </w:fldSimple>
    </w:p>
    <w:p w14:paraId="16393AA1" w14:textId="77777777" w:rsidR="00441CF8" w:rsidRPr="00056B4F" w:rsidRDefault="00441CF8" w:rsidP="00441CF8">
      <w:pPr>
        <w:tabs>
          <w:tab w:val="left" w:pos="2160"/>
        </w:tabs>
        <w:rPr>
          <w:rFonts w:ascii="Arial" w:hAnsi="Arial" w:cs="Arial"/>
          <w:b/>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sidRPr="00E6420C">
        <w:rPr>
          <w:rFonts w:ascii="Arial" w:hAnsi="Arial" w:cs="Arial"/>
          <w:b/>
          <w:noProof/>
          <w:sz w:val="24"/>
          <w:szCs w:val="24"/>
        </w:rPr>
        <w:t>Athens</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sidRPr="00E6420C">
        <w:rPr>
          <w:rFonts w:ascii="Arial" w:hAnsi="Arial" w:cs="Arial"/>
          <w:b/>
          <w:noProof/>
          <w:sz w:val="24"/>
          <w:szCs w:val="24"/>
        </w:rPr>
        <w:t>Greece</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17th February</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sidRPr="00E6420C">
        <w:rPr>
          <w:rFonts w:ascii="Arial" w:hAnsi="Arial" w:cs="Arial"/>
          <w:b/>
          <w:noProof/>
          <w:sz w:val="24"/>
          <w:szCs w:val="24"/>
        </w:rPr>
        <w:t>21st February 2025</w:t>
      </w:r>
      <w:r w:rsidRPr="00E6420C">
        <w:rPr>
          <w:rFonts w:ascii="Arial" w:hAnsi="Arial" w:cs="Arial"/>
          <w:b/>
          <w:noProof/>
          <w:sz w:val="24"/>
          <w:szCs w:val="24"/>
        </w:rPr>
        <w:fldChar w:fldCharType="end"/>
      </w:r>
    </w:p>
    <w:p w14:paraId="39A0EE25" w14:textId="77777777" w:rsidR="00D309CC" w:rsidRPr="00056B4F" w:rsidRDefault="00D309CC" w:rsidP="00D309CC">
      <w:pPr>
        <w:tabs>
          <w:tab w:val="left" w:pos="2160"/>
        </w:tabs>
        <w:rPr>
          <w:rFonts w:ascii="Arial" w:hAnsi="Arial" w:cs="Arial"/>
          <w:b/>
        </w:rPr>
      </w:pPr>
    </w:p>
    <w:p w14:paraId="002CDD31" w14:textId="50B9D412" w:rsidR="001112A7" w:rsidRPr="00CE7214" w:rsidRDefault="001112A7" w:rsidP="001112A7">
      <w:pPr>
        <w:pStyle w:val="CH"/>
        <w:rPr>
          <w:lang w:val="en-US"/>
        </w:rPr>
      </w:pPr>
      <w:r w:rsidRPr="0008103A">
        <w:t>Agenda item:</w:t>
      </w:r>
      <w:r>
        <w:tab/>
      </w:r>
      <w:r w:rsidR="00441CF8" w:rsidRPr="00441CF8">
        <w:rPr>
          <w:lang w:val="en-US"/>
        </w:rPr>
        <w:t>7.9.2</w:t>
      </w:r>
    </w:p>
    <w:p w14:paraId="542E5194" w14:textId="77777777" w:rsidR="001112A7" w:rsidRPr="00F614AC" w:rsidRDefault="001112A7" w:rsidP="001112A7">
      <w:pPr>
        <w:pStyle w:val="CH"/>
        <w:rPr>
          <w:b w:val="0"/>
        </w:rPr>
      </w:pPr>
      <w:r w:rsidRPr="00F614AC">
        <w:t>Source:</w:t>
      </w:r>
      <w:r w:rsidRPr="00F614AC">
        <w:tab/>
        <w:t>Apple</w:t>
      </w:r>
    </w:p>
    <w:p w14:paraId="0FFC7E20" w14:textId="05862EE8" w:rsidR="001112A7" w:rsidRPr="00F614AC" w:rsidRDefault="001112A7" w:rsidP="001112A7">
      <w:pPr>
        <w:pStyle w:val="CH"/>
      </w:pPr>
      <w:r w:rsidRPr="00F614AC">
        <w:t>Title:</w:t>
      </w:r>
      <w:r w:rsidRPr="00F614AC">
        <w:tab/>
      </w:r>
      <w:r w:rsidR="007D0D97" w:rsidRPr="007D0D97">
        <w:rPr>
          <w:color w:val="262626"/>
          <w:szCs w:val="24"/>
          <w:lang w:eastAsia="en-GB"/>
        </w:rPr>
        <w:t>On the introduction of 7MHz CBW</w:t>
      </w:r>
    </w:p>
    <w:p w14:paraId="647F4DF1" w14:textId="4D1E7CFC" w:rsidR="001112A7" w:rsidRPr="007D0D97" w:rsidRDefault="001112A7" w:rsidP="001112A7">
      <w:pPr>
        <w:pStyle w:val="CH"/>
        <w:rPr>
          <w:lang w:val="en-US"/>
        </w:rPr>
      </w:pPr>
      <w:r w:rsidRPr="007D0D97">
        <w:rPr>
          <w:lang w:val="en-US"/>
        </w:rPr>
        <w:t>WI/SI:</w:t>
      </w:r>
      <w:r w:rsidRPr="007D0D97">
        <w:rPr>
          <w:lang w:val="en-US"/>
        </w:rPr>
        <w:tab/>
      </w:r>
      <w:r w:rsidR="007D0D97" w:rsidRPr="007D0D97">
        <w:rPr>
          <w:lang w:val="en-US"/>
        </w:rPr>
        <w:t>NR_FR1_7MHz_BW-Core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0F8D7B3" w14:textId="56F9D5D5" w:rsidR="00274755" w:rsidRDefault="00BC4BCA" w:rsidP="00E53B57">
      <w:pPr>
        <w:jc w:val="both"/>
      </w:pPr>
      <w:r>
        <w:rPr>
          <w:lang w:val="en-US"/>
        </w:rPr>
        <w:t xml:space="preserve">The WI [1] has the goal to introduce 7MHz channel bandwidth for n26 and n5. For the initial discussion this contribution focuses on selected objectives from the WID. Before any further analysis can be made it is important to </w:t>
      </w:r>
      <w:r w:rsidR="00E53B57">
        <w:rPr>
          <w:lang w:val="en-US"/>
        </w:rPr>
        <w:t xml:space="preserve">specify the spectrum utilization. Another important objective is to determine the impact on network signaling </w:t>
      </w:r>
      <w:r w:rsidR="00177FBB">
        <w:rPr>
          <w:lang w:val="en-US"/>
        </w:rPr>
        <w:t>label</w:t>
      </w:r>
      <w:r w:rsidR="00E53B57">
        <w:rPr>
          <w:lang w:val="en-US"/>
        </w:rPr>
        <w:t xml:space="preserve"> so that the A-MPR work can be started.</w:t>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4DA69848" w:rsidR="00D77007" w:rsidRDefault="00D77007" w:rsidP="00D77007">
      <w:pPr>
        <w:pStyle w:val="Heading5"/>
      </w:pPr>
      <w:r>
        <w:t>2.</w:t>
      </w:r>
      <w:r w:rsidR="00B07BF3">
        <w:t>1</w:t>
      </w:r>
      <w:r>
        <w:t xml:space="preserve"> </w:t>
      </w:r>
      <w:r w:rsidR="00B05E34">
        <w:t>Spectrum utilisation of 7MHz CBW</w:t>
      </w:r>
    </w:p>
    <w:p w14:paraId="11C4DDAC" w14:textId="30BBAFB2" w:rsidR="004E78BA" w:rsidRDefault="00077FB4" w:rsidP="0032118A">
      <w:pPr>
        <w:jc w:val="both"/>
      </w:pPr>
      <w:r>
        <w:t>Maximising s</w:t>
      </w:r>
      <w:r w:rsidR="004E78BA">
        <w:t xml:space="preserve">pectrum utilisation is an important aspect for 5G as it allows to </w:t>
      </w:r>
      <w:r w:rsidR="00136010">
        <w:t>optimise</w:t>
      </w:r>
      <w:r w:rsidR="004E78BA">
        <w:t xml:space="preserve"> throughput. </w:t>
      </w:r>
      <w:r w:rsidR="00163239">
        <w:t>Through</w:t>
      </w:r>
      <w:r w:rsidR="005A6F55">
        <w:t xml:space="preserve"> the efforts made on spectrum utilisation the NR channels </w:t>
      </w:r>
      <w:r w:rsidR="00265EB1">
        <w:t>feature</w:t>
      </w:r>
      <w:r w:rsidR="005A6F55">
        <w:t xml:space="preserve"> more RBs compared to LTE</w:t>
      </w:r>
      <w:r w:rsidR="008A4535">
        <w:t xml:space="preserve"> </w:t>
      </w:r>
      <w:r w:rsidR="008A4535">
        <w:t>at 15kHz SCS</w:t>
      </w:r>
      <w:r w:rsidR="00917352">
        <w:t xml:space="preserve">. </w:t>
      </w:r>
      <w:r w:rsidR="00BB2BBC">
        <w:t xml:space="preserve">When introducing the new 7MHz NR channel it is </w:t>
      </w:r>
      <w:r w:rsidR="00917352">
        <w:t>paramount t</w:t>
      </w:r>
      <w:r w:rsidR="00E40F0D">
        <w:t xml:space="preserve">o optimise spectrum utilisation. Another factor </w:t>
      </w:r>
      <w:r w:rsidR="00056063">
        <w:t xml:space="preserve">of </w:t>
      </w:r>
      <w:r w:rsidR="0032118A">
        <w:t>equal importan</w:t>
      </w:r>
      <w:r w:rsidR="008F4D04">
        <w:t xml:space="preserve">ce </w:t>
      </w:r>
      <w:r w:rsidR="0032118A">
        <w:t xml:space="preserve">is the impact on output power. If spectrum utilisation is </w:t>
      </w:r>
      <w:r w:rsidR="00C32289">
        <w:t xml:space="preserve">overdrawn, then considerable back-off might be needed to meet SEM requirements. </w:t>
      </w:r>
      <w:r w:rsidR="00522158">
        <w:t xml:space="preserve">It is critical to </w:t>
      </w:r>
      <w:r w:rsidR="00AB102A">
        <w:t>select</w:t>
      </w:r>
      <w:r w:rsidR="00522158">
        <w:t xml:space="preserve"> the right</w:t>
      </w:r>
      <w:r w:rsidR="00C32289">
        <w:t xml:space="preserve"> amount of total RB</w:t>
      </w:r>
      <w:r w:rsidR="000A6E54">
        <w:t>s</w:t>
      </w:r>
      <w:r w:rsidR="00C32289">
        <w:t xml:space="preserve"> which leave enough guard </w:t>
      </w:r>
      <w:r w:rsidR="00CD29FD">
        <w:t>band</w:t>
      </w:r>
      <w:r w:rsidR="00C32289">
        <w:t>. The guard band should be higher than the 5MHz guard but lower than the 10MHz guard.</w:t>
      </w:r>
      <w:r w:rsidR="007B1328">
        <w:t xml:space="preserve"> </w:t>
      </w:r>
      <w:r w:rsidR="00133CD2">
        <w:t>Setting N</w:t>
      </w:r>
      <w:r w:rsidR="00133CD2" w:rsidRPr="00880D67">
        <w:rPr>
          <w:vertAlign w:val="subscript"/>
        </w:rPr>
        <w:t>RB</w:t>
      </w:r>
      <w:r w:rsidR="00133CD2">
        <w:t xml:space="preserve"> to 36 maximizes spectrum utilization to around 0.93% and ensures a minimum guard band of 252.5kHz.</w:t>
      </w:r>
    </w:p>
    <w:p w14:paraId="4D03B6BF" w14:textId="46EE709B" w:rsidR="00FD55EF" w:rsidRDefault="00576CE9" w:rsidP="00576CE9">
      <w:pPr>
        <w:rPr>
          <w:i/>
          <w:iCs/>
        </w:rPr>
      </w:pPr>
      <w:r w:rsidRPr="00576CE9">
        <w:rPr>
          <w:b/>
          <w:bCs/>
        </w:rPr>
        <w:t>Proposal</w:t>
      </w:r>
      <w:r w:rsidR="00B3439F">
        <w:rPr>
          <w:b/>
          <w:bCs/>
        </w:rPr>
        <w:t xml:space="preserve"> 1</w:t>
      </w:r>
      <w:r w:rsidRPr="00576CE9">
        <w:rPr>
          <w:b/>
          <w:bCs/>
        </w:rPr>
        <w:t>:</w:t>
      </w:r>
      <w:r>
        <w:t xml:space="preserve"> </w:t>
      </w:r>
      <w:r w:rsidRPr="00576CE9">
        <w:rPr>
          <w:i/>
          <w:iCs/>
        </w:rPr>
        <w:t>For 7MHz CBW set the N</w:t>
      </w:r>
      <w:r w:rsidRPr="00576CE9">
        <w:rPr>
          <w:i/>
          <w:iCs/>
          <w:vertAlign w:val="subscript"/>
        </w:rPr>
        <w:t>RB</w:t>
      </w:r>
      <w:r w:rsidRPr="00576CE9">
        <w:rPr>
          <w:i/>
          <w:iCs/>
        </w:rPr>
        <w:t xml:space="preserve"> to 36</w:t>
      </w:r>
      <w:r w:rsidR="009520F3">
        <w:rPr>
          <w:i/>
          <w:iCs/>
        </w:rPr>
        <w:t xml:space="preserve"> for 15kHz SCS</w:t>
      </w:r>
      <w:r w:rsidRPr="00576CE9">
        <w:rPr>
          <w:i/>
          <w:iCs/>
        </w:rPr>
        <w:t>.</w:t>
      </w:r>
      <w:r>
        <w:rPr>
          <w:i/>
          <w:iCs/>
        </w:rPr>
        <w:t xml:space="preserve"> </w:t>
      </w:r>
    </w:p>
    <w:p w14:paraId="57C3AD38" w14:textId="77777777" w:rsidR="00077FB4" w:rsidRDefault="00077FB4" w:rsidP="00576CE9">
      <w:pPr>
        <w:rPr>
          <w:i/>
          <w:iCs/>
        </w:rPr>
      </w:pPr>
    </w:p>
    <w:p w14:paraId="04AF4C60" w14:textId="7F5ED5DE" w:rsidR="00B000BD" w:rsidRDefault="00B000BD" w:rsidP="00B000BD">
      <w:pPr>
        <w:pStyle w:val="Heading5"/>
      </w:pPr>
      <w:r>
        <w:t>2.2 S</w:t>
      </w:r>
      <w:r w:rsidR="00DD4C9E">
        <w:t>pectral emission mask</w:t>
      </w:r>
      <w:r>
        <w:t xml:space="preserve"> modification</w:t>
      </w:r>
    </w:p>
    <w:p w14:paraId="22E589AF" w14:textId="04BCDAA5" w:rsidR="00B000BD" w:rsidRDefault="00B000BD" w:rsidP="00797573">
      <w:pPr>
        <w:jc w:val="both"/>
      </w:pPr>
      <w:r>
        <w:t>The SEM from clause 6.5.2.2 of TS 38.101-1</w:t>
      </w:r>
      <w:r w:rsidR="00B3439F">
        <w:t xml:space="preserve"> needs to be updated. It is proposed to add the channel to the row below 10MHz. </w:t>
      </w:r>
      <w:r w:rsidR="00880D67">
        <w:t xml:space="preserve">The modification to </w:t>
      </w:r>
      <w:r w:rsidR="00880D67" w:rsidRPr="00880D67">
        <w:t>Table 6.5.2.2-1</w:t>
      </w:r>
      <w:r w:rsidR="00880D67">
        <w:t xml:space="preserve"> from TS 38.101-1 is provided on Table 1.</w:t>
      </w:r>
    </w:p>
    <w:p w14:paraId="35A4AA7B" w14:textId="1CB23D1E" w:rsidR="00B3439F" w:rsidRPr="00B000BD" w:rsidRDefault="00B3439F" w:rsidP="00B3439F">
      <w:pPr>
        <w:jc w:val="center"/>
      </w:pPr>
      <w:r>
        <w:t>Table 1: Modification of SEM to introduce 7MHz channel</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B000BD" w:rsidRPr="00E40870" w14:paraId="74E3308B" w14:textId="77777777" w:rsidTr="000B31C6">
        <w:trPr>
          <w:trHeight w:val="6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DFC4C8" w14:textId="77777777" w:rsidR="00B000BD" w:rsidRPr="00E40870" w:rsidRDefault="00B000BD" w:rsidP="000B31C6">
            <w:pPr>
              <w:pStyle w:val="TAH"/>
            </w:pPr>
            <w:proofErr w:type="spellStart"/>
            <w:r w:rsidRPr="00E40870">
              <w:t>Δf</w:t>
            </w:r>
            <w:r w:rsidRPr="00E40870">
              <w:rPr>
                <w:vertAlign w:val="subscript"/>
              </w:rPr>
              <w:t>OOB</w:t>
            </w:r>
            <w:proofErr w:type="spellEnd"/>
            <w:r w:rsidRPr="00E40870">
              <w:t> </w:t>
            </w:r>
            <w:r w:rsidRPr="00E40870">
              <w:br/>
              <w:t>(MHz)</w:t>
            </w:r>
          </w:p>
        </w:tc>
        <w:tc>
          <w:tcPr>
            <w:tcW w:w="6111" w:type="dxa"/>
            <w:gridSpan w:val="4"/>
            <w:tcBorders>
              <w:top w:val="single" w:sz="4" w:space="0" w:color="auto"/>
              <w:left w:val="single" w:sz="4" w:space="0" w:color="auto"/>
              <w:bottom w:val="single" w:sz="4" w:space="0" w:color="auto"/>
              <w:right w:val="single" w:sz="4" w:space="0" w:color="auto"/>
            </w:tcBorders>
          </w:tcPr>
          <w:p w14:paraId="558D0E10" w14:textId="77777777" w:rsidR="00B000BD" w:rsidRPr="00E40870" w:rsidRDefault="00B000BD" w:rsidP="000B31C6">
            <w:pPr>
              <w:pStyle w:val="TAH"/>
            </w:pPr>
            <w:r w:rsidRPr="00E40870">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615AC0" w14:textId="77777777" w:rsidR="00B000BD" w:rsidRPr="00E40870" w:rsidRDefault="00B000BD" w:rsidP="000B31C6">
            <w:pPr>
              <w:pStyle w:val="TAH"/>
            </w:pPr>
            <w:r w:rsidRPr="00E40870">
              <w:t>Measurement bandwidth</w:t>
            </w:r>
          </w:p>
        </w:tc>
      </w:tr>
      <w:tr w:rsidR="00B000BD" w:rsidRPr="00E40870" w14:paraId="0BA8D79D" w14:textId="77777777" w:rsidTr="000B31C6">
        <w:tc>
          <w:tcPr>
            <w:tcW w:w="0" w:type="auto"/>
            <w:vMerge/>
            <w:tcBorders>
              <w:top w:val="single" w:sz="4" w:space="0" w:color="auto"/>
              <w:left w:val="single" w:sz="4" w:space="0" w:color="auto"/>
              <w:bottom w:val="single" w:sz="4" w:space="0" w:color="auto"/>
              <w:right w:val="single" w:sz="4" w:space="0" w:color="auto"/>
            </w:tcBorders>
            <w:vAlign w:val="center"/>
            <w:hideMark/>
          </w:tcPr>
          <w:p w14:paraId="4ACA388F" w14:textId="77777777" w:rsidR="00B000BD" w:rsidRPr="00E40870" w:rsidRDefault="00B000BD" w:rsidP="000B31C6">
            <w:pPr>
              <w:pStyle w:val="TAH"/>
            </w:pPr>
          </w:p>
        </w:tc>
        <w:tc>
          <w:tcPr>
            <w:tcW w:w="504" w:type="dxa"/>
            <w:tcBorders>
              <w:top w:val="single" w:sz="4" w:space="0" w:color="auto"/>
              <w:left w:val="single" w:sz="4" w:space="0" w:color="auto"/>
              <w:bottom w:val="single" w:sz="4" w:space="0" w:color="auto"/>
              <w:right w:val="single" w:sz="4" w:space="0" w:color="auto"/>
            </w:tcBorders>
          </w:tcPr>
          <w:p w14:paraId="4AE8ADB9" w14:textId="77777777" w:rsidR="00B000BD" w:rsidRPr="00E40870" w:rsidRDefault="00B000BD" w:rsidP="000B31C6">
            <w:pPr>
              <w:pStyle w:val="TAH"/>
            </w:pPr>
            <w: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5D8200" w14:textId="77777777" w:rsidR="00B000BD" w:rsidRPr="00E40870" w:rsidRDefault="00B000BD" w:rsidP="000B31C6">
            <w:pPr>
              <w:pStyle w:val="TAH"/>
            </w:pPr>
            <w:r w:rsidRPr="00E40870">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511424" w14:textId="16285740" w:rsidR="00B000BD" w:rsidRPr="00E40870" w:rsidRDefault="00B3439F" w:rsidP="000B31C6">
            <w:pPr>
              <w:pStyle w:val="TAH"/>
            </w:pPr>
            <w:r w:rsidRPr="00B3439F">
              <w:rPr>
                <w:color w:val="FF0000"/>
                <w:highlight w:val="yellow"/>
              </w:rPr>
              <w:t>7,</w:t>
            </w:r>
            <w:r w:rsidRPr="00B3439F">
              <w:rPr>
                <w:color w:val="FF0000"/>
              </w:rPr>
              <w:t xml:space="preserve"> </w:t>
            </w:r>
            <w:r w:rsidR="00B000BD" w:rsidRPr="00E40870">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7E7043" w14:textId="77777777" w:rsidR="00B000BD" w:rsidRPr="00E40870" w:rsidRDefault="00B000BD" w:rsidP="000B31C6">
            <w:pPr>
              <w:pStyle w:val="TAH"/>
            </w:pPr>
            <w:r w:rsidRPr="00E40870">
              <w:rPr>
                <w:lang w:val="en-CA"/>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A5833E" w14:textId="77777777" w:rsidR="00B000BD" w:rsidRPr="00E40870" w:rsidRDefault="00B000BD" w:rsidP="000B31C6">
            <w:pPr>
              <w:spacing w:after="0"/>
              <w:jc w:val="center"/>
              <w:rPr>
                <w:rFonts w:ascii="Arial" w:hAnsi="Arial" w:cs="Arial"/>
                <w:sz w:val="18"/>
                <w:szCs w:val="18"/>
              </w:rPr>
            </w:pPr>
          </w:p>
        </w:tc>
      </w:tr>
      <w:tr w:rsidR="00B000BD" w:rsidRPr="00E40870" w14:paraId="7E2EE70B"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645FB3" w14:textId="77777777" w:rsidR="00B000BD" w:rsidRPr="00E40870" w:rsidRDefault="00B000BD" w:rsidP="000B31C6">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10B842AD" w14:textId="77777777" w:rsidR="00B000BD" w:rsidRPr="00E40870" w:rsidRDefault="00B000BD" w:rsidP="000B31C6">
            <w:pPr>
              <w:pStyle w:val="TAC"/>
            </w:pPr>
            <w:r w:rsidRPr="00E40870">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E2A8DD" w14:textId="77777777" w:rsidR="00B000BD" w:rsidRPr="00E40870" w:rsidRDefault="00B000BD" w:rsidP="000B31C6">
            <w:pPr>
              <w:pStyle w:val="TAC"/>
            </w:pPr>
            <w:r w:rsidRPr="00E40870">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74DABD" w14:textId="77777777" w:rsidR="00B000BD" w:rsidRPr="00E40870" w:rsidRDefault="00B000BD" w:rsidP="000B31C6">
            <w:pPr>
              <w:pStyle w:val="TAC"/>
            </w:pPr>
            <w:r w:rsidRPr="00E40870">
              <w:t>-1</w:t>
            </w:r>
            <w:r w:rsidRPr="00E40870">
              <w:rPr>
                <w:lang w:val="en-CA"/>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F83DD5" w14:textId="77777777" w:rsidR="00B000BD" w:rsidRPr="00E40870" w:rsidRDefault="00B000BD" w:rsidP="000B31C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68DE8F" w14:textId="77777777" w:rsidR="00B000BD" w:rsidRPr="00E40870" w:rsidRDefault="00B000BD" w:rsidP="000B31C6">
            <w:pPr>
              <w:spacing w:after="0"/>
              <w:jc w:val="center"/>
              <w:rPr>
                <w:rFonts w:ascii="Arial" w:hAnsi="Arial" w:cs="Arial"/>
                <w:sz w:val="18"/>
                <w:szCs w:val="18"/>
              </w:rPr>
            </w:pPr>
            <w:r w:rsidRPr="00E40870">
              <w:rPr>
                <w:rFonts w:ascii="Arial" w:hAnsi="Arial" w:cs="Arial"/>
                <w:sz w:val="18"/>
                <w:szCs w:val="18"/>
              </w:rPr>
              <w:t>1 % of channel BW</w:t>
            </w:r>
          </w:p>
        </w:tc>
      </w:tr>
      <w:tr w:rsidR="00B000BD" w:rsidRPr="00E40870" w14:paraId="0AA839E7"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627BB1" w14:textId="77777777" w:rsidR="00B000BD" w:rsidRPr="00E40870" w:rsidRDefault="00B000BD" w:rsidP="000B31C6">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25302851" w14:textId="77777777" w:rsidR="00B000BD" w:rsidRPr="00E40870" w:rsidRDefault="00B000BD" w:rsidP="000B31C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877E4C" w14:textId="77777777" w:rsidR="00B000BD" w:rsidRPr="00E40870" w:rsidRDefault="00B000BD" w:rsidP="000B31C6">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04FF67" w14:textId="77777777" w:rsidR="00B000BD" w:rsidRPr="00E40870" w:rsidRDefault="00B000BD" w:rsidP="000B31C6">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C6EB6F" w14:textId="77777777" w:rsidR="00B000BD" w:rsidRPr="00E40870" w:rsidRDefault="00B000BD" w:rsidP="000B31C6">
            <w:pPr>
              <w:pStyle w:val="TAC"/>
            </w:pPr>
            <w:r w:rsidRPr="00E40870">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42D312" w14:textId="77777777" w:rsidR="00B000BD" w:rsidRPr="00E40870" w:rsidRDefault="00B000BD" w:rsidP="000B31C6">
            <w:pPr>
              <w:spacing w:after="0"/>
              <w:jc w:val="center"/>
              <w:rPr>
                <w:rFonts w:ascii="Arial" w:hAnsi="Arial" w:cs="Arial"/>
                <w:sz w:val="18"/>
                <w:szCs w:val="18"/>
              </w:rPr>
            </w:pPr>
            <w:r w:rsidRPr="00E40870">
              <w:rPr>
                <w:rFonts w:ascii="Arial" w:hAnsi="Arial" w:cs="Arial"/>
                <w:sz w:val="18"/>
                <w:szCs w:val="18"/>
              </w:rPr>
              <w:t>30 kHz</w:t>
            </w:r>
          </w:p>
        </w:tc>
      </w:tr>
      <w:tr w:rsidR="00B000BD" w:rsidRPr="00E40870" w14:paraId="5D6DF78B"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C1F6A8" w14:textId="77777777" w:rsidR="00B000BD" w:rsidRPr="00E40870" w:rsidRDefault="00B000BD" w:rsidP="000B31C6">
            <w:pPr>
              <w:pStyle w:val="TAC"/>
            </w:pPr>
            <w:r w:rsidRPr="00E40870">
              <w:t>± 1-5</w:t>
            </w:r>
          </w:p>
        </w:tc>
        <w:tc>
          <w:tcPr>
            <w:tcW w:w="504" w:type="dxa"/>
            <w:tcBorders>
              <w:top w:val="single" w:sz="4" w:space="0" w:color="auto"/>
              <w:left w:val="single" w:sz="4" w:space="0" w:color="auto"/>
              <w:bottom w:val="single" w:sz="4" w:space="0" w:color="auto"/>
              <w:right w:val="single" w:sz="4" w:space="0" w:color="auto"/>
            </w:tcBorders>
          </w:tcPr>
          <w:p w14:paraId="16207D86" w14:textId="77777777" w:rsidR="00B000BD" w:rsidRPr="00E40870" w:rsidRDefault="00B000BD" w:rsidP="000B31C6">
            <w:pPr>
              <w:pStyle w:val="TAC"/>
            </w:pPr>
            <w:r w:rsidRPr="00E40870">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77C4622" w14:textId="77777777" w:rsidR="00B000BD" w:rsidRPr="00E40870" w:rsidRDefault="00B000BD" w:rsidP="000B31C6">
            <w:pPr>
              <w:pStyle w:val="TAC"/>
            </w:pPr>
            <w:r w:rsidRPr="00E40870">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9B78FD" w14:textId="77777777" w:rsidR="00B000BD" w:rsidRPr="00E40870" w:rsidRDefault="00B000BD" w:rsidP="000B31C6">
            <w:pPr>
              <w:pStyle w:val="TAC"/>
            </w:pPr>
            <w:r w:rsidRPr="00E40870">
              <w:rPr>
                <w:lang w:val="en-CA"/>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7D7EAA" w14:textId="77777777" w:rsidR="00B000BD" w:rsidRPr="00E40870" w:rsidRDefault="00B000BD" w:rsidP="000B31C6">
            <w:pPr>
              <w:pStyle w:val="TAC"/>
            </w:pPr>
          </w:p>
          <w:p w14:paraId="31712A3B" w14:textId="77777777" w:rsidR="00B000BD" w:rsidRPr="00E40870" w:rsidRDefault="00B000BD" w:rsidP="000B31C6">
            <w:pPr>
              <w:pStyle w:val="TAC"/>
            </w:pPr>
            <w:r w:rsidRPr="00E40870">
              <w:t>1 MHz</w:t>
            </w:r>
          </w:p>
        </w:tc>
      </w:tr>
      <w:tr w:rsidR="00B000BD" w:rsidRPr="00E40870" w14:paraId="343572E3"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BE6EBA" w14:textId="77777777" w:rsidR="00B000BD" w:rsidRPr="00E40870" w:rsidRDefault="00B000BD" w:rsidP="000B31C6">
            <w:pPr>
              <w:pStyle w:val="TAC"/>
            </w:pPr>
            <w:r w:rsidRPr="00E40870">
              <w:t>± 5-6</w:t>
            </w:r>
          </w:p>
        </w:tc>
        <w:tc>
          <w:tcPr>
            <w:tcW w:w="504" w:type="dxa"/>
            <w:tcBorders>
              <w:top w:val="single" w:sz="4" w:space="0" w:color="auto"/>
              <w:left w:val="single" w:sz="4" w:space="0" w:color="auto"/>
              <w:bottom w:val="single" w:sz="4" w:space="0" w:color="auto"/>
              <w:right w:val="single" w:sz="4" w:space="0" w:color="auto"/>
            </w:tcBorders>
          </w:tcPr>
          <w:p w14:paraId="4AAAD09A" w14:textId="77777777" w:rsidR="00B000BD" w:rsidRPr="00E40870" w:rsidRDefault="00B000BD" w:rsidP="000B31C6">
            <w:pPr>
              <w:pStyle w:val="TAC"/>
            </w:pPr>
            <w:r w:rsidRPr="00E40870">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118787" w14:textId="77777777" w:rsidR="00B000BD" w:rsidRPr="00E40870" w:rsidRDefault="00B000BD" w:rsidP="000B31C6">
            <w:pPr>
              <w:pStyle w:val="TAC"/>
            </w:pPr>
            <w:r w:rsidRPr="00E40870">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8908E1" w14:textId="77777777" w:rsidR="00B000BD" w:rsidRPr="00E40870" w:rsidRDefault="00B000BD" w:rsidP="000B31C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267A7A" w14:textId="77777777" w:rsidR="00B000BD" w:rsidRPr="00E40870" w:rsidRDefault="00B000BD" w:rsidP="000B31C6">
            <w:pPr>
              <w:spacing w:after="0"/>
              <w:jc w:val="center"/>
              <w:rPr>
                <w:rFonts w:ascii="Arial" w:hAnsi="Arial" w:cs="Arial"/>
                <w:sz w:val="18"/>
                <w:szCs w:val="18"/>
              </w:rPr>
            </w:pPr>
          </w:p>
        </w:tc>
      </w:tr>
      <w:tr w:rsidR="00B000BD" w:rsidRPr="00E40870" w14:paraId="746E36E4"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853CC5" w14:textId="77777777" w:rsidR="00B000BD" w:rsidRPr="00E40870" w:rsidRDefault="00B000BD" w:rsidP="000B31C6">
            <w:pPr>
              <w:pStyle w:val="TAC"/>
            </w:pPr>
            <w:r w:rsidRPr="00E40870">
              <w:t>± 6-10</w:t>
            </w:r>
          </w:p>
        </w:tc>
        <w:tc>
          <w:tcPr>
            <w:tcW w:w="504" w:type="dxa"/>
            <w:tcBorders>
              <w:top w:val="single" w:sz="4" w:space="0" w:color="auto"/>
              <w:left w:val="single" w:sz="4" w:space="0" w:color="auto"/>
              <w:bottom w:val="single" w:sz="4" w:space="0" w:color="auto"/>
              <w:right w:val="single" w:sz="4" w:space="0" w:color="auto"/>
            </w:tcBorders>
          </w:tcPr>
          <w:p w14:paraId="6F78FDEC" w14:textId="77777777" w:rsidR="00B000BD" w:rsidRPr="00E40870" w:rsidRDefault="00B000BD" w:rsidP="000B31C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B234F5" w14:textId="77777777" w:rsidR="00B000BD" w:rsidRPr="00E40870" w:rsidRDefault="00B000BD" w:rsidP="000B31C6">
            <w:pPr>
              <w:pStyle w:val="TAC"/>
            </w:pPr>
            <w:r w:rsidRPr="00E40870">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2A6615D" w14:textId="77777777" w:rsidR="00B000BD" w:rsidRPr="00E40870" w:rsidRDefault="00B000BD" w:rsidP="000B31C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3F1F5C5" w14:textId="77777777" w:rsidR="00B000BD" w:rsidRPr="00E40870" w:rsidRDefault="00B000BD" w:rsidP="000B31C6">
            <w:pPr>
              <w:spacing w:after="0"/>
              <w:jc w:val="center"/>
              <w:rPr>
                <w:rFonts w:ascii="Arial" w:hAnsi="Arial" w:cs="Arial"/>
                <w:sz w:val="18"/>
                <w:szCs w:val="18"/>
              </w:rPr>
            </w:pPr>
          </w:p>
        </w:tc>
      </w:tr>
      <w:tr w:rsidR="00B000BD" w:rsidRPr="00E40870" w14:paraId="540F1CD5"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3CCF1A" w14:textId="77777777" w:rsidR="00B000BD" w:rsidRPr="00E40870" w:rsidRDefault="00B000BD" w:rsidP="000B31C6">
            <w:pPr>
              <w:pStyle w:val="TAC"/>
            </w:pPr>
            <w:r w:rsidRPr="00E40870">
              <w:rPr>
                <w:rFonts w:eastAsiaTheme="minorEastAsia"/>
              </w:rPr>
              <w:t>± 5-BW</w:t>
            </w:r>
            <w:r w:rsidRPr="00E40870">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EE1DF1B" w14:textId="77777777" w:rsidR="00B000BD" w:rsidRPr="00E40870" w:rsidRDefault="00B000BD" w:rsidP="000B31C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38CD4D" w14:textId="77777777" w:rsidR="00B000BD" w:rsidRPr="00E40870" w:rsidRDefault="00B000BD" w:rsidP="000B31C6">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28C92E" w14:textId="77777777" w:rsidR="00B000BD" w:rsidRPr="00E40870" w:rsidRDefault="00B000BD" w:rsidP="000B31C6">
            <w:pPr>
              <w:pStyle w:val="TAC"/>
            </w:pPr>
            <w:r w:rsidRPr="00E40870">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BACB1D" w14:textId="77777777" w:rsidR="00B000BD" w:rsidRPr="00E40870" w:rsidRDefault="00B000BD" w:rsidP="000B31C6">
            <w:pPr>
              <w:spacing w:after="0"/>
              <w:jc w:val="center"/>
              <w:rPr>
                <w:rFonts w:ascii="Arial" w:hAnsi="Arial" w:cs="Arial"/>
                <w:sz w:val="18"/>
                <w:szCs w:val="18"/>
              </w:rPr>
            </w:pPr>
          </w:p>
        </w:tc>
      </w:tr>
      <w:tr w:rsidR="00B000BD" w:rsidRPr="00E40870" w14:paraId="0FB04580" w14:textId="77777777" w:rsidTr="000B31C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D1F69C" w14:textId="77777777" w:rsidR="00B000BD" w:rsidRPr="00E40870" w:rsidRDefault="00B000BD" w:rsidP="000B31C6">
            <w:pPr>
              <w:pStyle w:val="TAC"/>
            </w:pPr>
            <w:r w:rsidRPr="00E40870">
              <w:rPr>
                <w:rFonts w:eastAsiaTheme="minorEastAsia"/>
              </w:rPr>
              <w:t xml:space="preserve">± </w:t>
            </w:r>
            <w:proofErr w:type="spellStart"/>
            <w:r w:rsidRPr="00E40870">
              <w:rPr>
                <w:rFonts w:eastAsiaTheme="minorEastAsia"/>
              </w:rPr>
              <w:t>BW</w:t>
            </w:r>
            <w:r w:rsidRPr="00E40870">
              <w:rPr>
                <w:rFonts w:eastAsiaTheme="minorEastAsia"/>
                <w:vertAlign w:val="subscript"/>
              </w:rPr>
              <w:t>Channel</w:t>
            </w:r>
            <w:proofErr w:type="spellEnd"/>
            <w:r w:rsidRPr="00E40870">
              <w:rPr>
                <w:rFonts w:eastAsiaTheme="minorEastAsia"/>
              </w:rPr>
              <w:t>-(BW</w:t>
            </w:r>
            <w:r w:rsidRPr="00E40870">
              <w:rPr>
                <w:rFonts w:eastAsiaTheme="minorEastAsia"/>
                <w:vertAlign w:val="subscript"/>
              </w:rPr>
              <w:t>Channel</w:t>
            </w:r>
            <w:r w:rsidRPr="00E40870">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2BEEB9B5" w14:textId="77777777" w:rsidR="00B000BD" w:rsidRPr="00E40870" w:rsidRDefault="00B000BD" w:rsidP="000B31C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5711F9" w14:textId="77777777" w:rsidR="00B000BD" w:rsidRPr="00E40870" w:rsidRDefault="00B000BD" w:rsidP="000B31C6">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59404B" w14:textId="77777777" w:rsidR="00B000BD" w:rsidRPr="00E40870" w:rsidRDefault="00B000BD" w:rsidP="000B31C6">
            <w:pPr>
              <w:pStyle w:val="TAC"/>
            </w:pPr>
            <w:r w:rsidRPr="00E40870">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60457FD" w14:textId="77777777" w:rsidR="00B000BD" w:rsidRPr="00E40870" w:rsidRDefault="00B000BD" w:rsidP="000B31C6">
            <w:pPr>
              <w:spacing w:after="0"/>
              <w:jc w:val="center"/>
              <w:rPr>
                <w:rFonts w:ascii="Arial" w:hAnsi="Arial" w:cs="Arial"/>
                <w:sz w:val="18"/>
                <w:szCs w:val="18"/>
              </w:rPr>
            </w:pPr>
          </w:p>
        </w:tc>
      </w:tr>
    </w:tbl>
    <w:p w14:paraId="7197C641" w14:textId="77777777" w:rsidR="00B000BD" w:rsidRDefault="00B000BD" w:rsidP="00576CE9"/>
    <w:p w14:paraId="1024A1ED" w14:textId="103841D2" w:rsidR="00B3439F" w:rsidRPr="00797573" w:rsidRDefault="00B3439F" w:rsidP="00576CE9">
      <w:pPr>
        <w:rPr>
          <w:i/>
          <w:iCs/>
        </w:rPr>
      </w:pPr>
      <w:r w:rsidRPr="00797573">
        <w:rPr>
          <w:b/>
          <w:bCs/>
        </w:rPr>
        <w:t>Proposal 2:</w:t>
      </w:r>
      <w:r>
        <w:t xml:space="preserve"> </w:t>
      </w:r>
      <w:r w:rsidRPr="00797573">
        <w:rPr>
          <w:i/>
          <w:iCs/>
        </w:rPr>
        <w:t xml:space="preserve">Introduce 7MHz channel to SEM </w:t>
      </w:r>
      <w:r w:rsidR="00CF7C28" w:rsidRPr="00797573">
        <w:rPr>
          <w:i/>
          <w:iCs/>
        </w:rPr>
        <w:t xml:space="preserve">requirements </w:t>
      </w:r>
      <w:r w:rsidRPr="00797573">
        <w:rPr>
          <w:i/>
          <w:iCs/>
        </w:rPr>
        <w:t xml:space="preserve">as proposed in Table 1. </w:t>
      </w:r>
    </w:p>
    <w:p w14:paraId="5FA69952" w14:textId="1081BE5F" w:rsidR="00913B6E" w:rsidRDefault="00913B6E" w:rsidP="00913B6E">
      <w:pPr>
        <w:pStyle w:val="Heading5"/>
      </w:pPr>
      <w:r w:rsidRPr="00B000BD">
        <w:lastRenderedPageBreak/>
        <w:t>2.2 Network signalling</w:t>
      </w:r>
      <w:r>
        <w:t xml:space="preserve"> and A-MPR</w:t>
      </w:r>
    </w:p>
    <w:p w14:paraId="5E8EA0C3" w14:textId="5FBA0964" w:rsidR="00177FBB" w:rsidRDefault="00177FBB" w:rsidP="00056063">
      <w:r>
        <w:t xml:space="preserve">Whenever adding a new channel to bands </w:t>
      </w:r>
      <w:r w:rsidR="0047434E">
        <w:t>featuring</w:t>
      </w:r>
      <w:r>
        <w:t xml:space="preserve"> network signalling</w:t>
      </w:r>
      <w:r w:rsidR="0047434E">
        <w:t xml:space="preserve"> labels an</w:t>
      </w:r>
      <w:r>
        <w:t xml:space="preserve"> </w:t>
      </w:r>
      <w:r w:rsidR="0047434E">
        <w:t>update to</w:t>
      </w:r>
      <w:r>
        <w:t xml:space="preserve"> A-MPR is typically required. A </w:t>
      </w:r>
      <w:r w:rsidR="00B759F1">
        <w:t>shortened</w:t>
      </w:r>
      <w:r>
        <w:t xml:space="preserve"> version of </w:t>
      </w:r>
      <w:r w:rsidRPr="00177FBB">
        <w:t>Table 6.2.3.1-1A</w:t>
      </w:r>
      <w:r>
        <w:t xml:space="preserve"> f</w:t>
      </w:r>
      <w:r w:rsidR="00B759F1">
        <w:t>r</w:t>
      </w:r>
      <w:r>
        <w:t xml:space="preserve">om TS 38.101-1 is provided below. It has been reduced to only contain the target bands n5 and n26. </w:t>
      </w:r>
    </w:p>
    <w:p w14:paraId="54A9F75E" w14:textId="1D16F440" w:rsidR="00177FBB" w:rsidRPr="00177FBB" w:rsidRDefault="00177FBB" w:rsidP="00177FBB">
      <w:pPr>
        <w:pStyle w:val="TH"/>
        <w:rPr>
          <w:b w:val="0"/>
          <w:bCs/>
        </w:rPr>
      </w:pPr>
      <w:r w:rsidRPr="00177FBB">
        <w:rPr>
          <w:b w:val="0"/>
          <w:bCs/>
        </w:rPr>
        <w:t xml:space="preserve">Table </w:t>
      </w:r>
      <w:r w:rsidRPr="00177FBB">
        <w:rPr>
          <w:b w:val="0"/>
          <w:bCs/>
        </w:rPr>
        <w:t>2</w:t>
      </w:r>
      <w:r w:rsidRPr="00177FBB">
        <w:rPr>
          <w:b w:val="0"/>
          <w:bCs/>
        </w:rPr>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177FBB" w:rsidRPr="001D0283" w14:paraId="5D974ADA" w14:textId="77777777" w:rsidTr="000B31C6">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783B45B" w14:textId="77777777" w:rsidR="00177FBB" w:rsidRPr="001D0283" w:rsidRDefault="00177FBB" w:rsidP="000B31C6">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32AACD6B" w14:textId="77777777" w:rsidR="00177FBB" w:rsidRPr="001D0283" w:rsidRDefault="00177FBB" w:rsidP="000B31C6">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177FBB" w:rsidRPr="001D0283" w14:paraId="0C55477A" w14:textId="77777777" w:rsidTr="000B31C6">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01F63E4" w14:textId="77777777" w:rsidR="00177FBB" w:rsidRPr="001D0283" w:rsidRDefault="00177FBB" w:rsidP="000B31C6">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F47DB60" w14:textId="77777777" w:rsidR="00177FBB" w:rsidRPr="001D0283" w:rsidRDefault="00177FBB" w:rsidP="000B31C6">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2B7B889" w14:textId="77777777" w:rsidR="00177FBB" w:rsidRPr="001D0283" w:rsidRDefault="00177FBB" w:rsidP="000B31C6">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D2F1E42" w14:textId="77777777" w:rsidR="00177FBB" w:rsidRPr="001D0283" w:rsidRDefault="00177FBB" w:rsidP="000B31C6">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3A8B68D" w14:textId="77777777" w:rsidR="00177FBB" w:rsidRPr="001D0283" w:rsidRDefault="00177FBB" w:rsidP="000B31C6">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A6FFA57" w14:textId="77777777" w:rsidR="00177FBB" w:rsidRPr="001D0283" w:rsidRDefault="00177FBB" w:rsidP="000B31C6">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E3C182" w14:textId="77777777" w:rsidR="00177FBB" w:rsidRPr="001D0283" w:rsidRDefault="00177FBB" w:rsidP="000B31C6">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837343" w14:textId="77777777" w:rsidR="00177FBB" w:rsidRPr="001D0283" w:rsidRDefault="00177FBB" w:rsidP="000B31C6">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DE9C5C6" w14:textId="77777777" w:rsidR="00177FBB" w:rsidRPr="001D0283" w:rsidRDefault="00177FBB" w:rsidP="000B31C6">
            <w:pPr>
              <w:pStyle w:val="TAC"/>
              <w:rPr>
                <w:rFonts w:cs="Arial"/>
                <w:b/>
              </w:rPr>
            </w:pPr>
            <w:r w:rsidRPr="001D0283">
              <w:rPr>
                <w:rFonts w:cs="Arial"/>
                <w:b/>
              </w:rPr>
              <w:t>7</w:t>
            </w:r>
          </w:p>
        </w:tc>
      </w:tr>
      <w:tr w:rsidR="00177FBB" w:rsidRPr="001D0283" w14:paraId="58F44D14" w14:textId="77777777" w:rsidTr="000B31C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F1AF0A" w14:textId="77777777" w:rsidR="00177FBB" w:rsidRPr="001D0283" w:rsidRDefault="00177FBB" w:rsidP="000B31C6">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6BD51348" w14:textId="77777777" w:rsidR="00177FBB" w:rsidRPr="001D0283" w:rsidRDefault="00177FBB" w:rsidP="000B31C6">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ACB6" w14:textId="77777777" w:rsidR="00177FBB" w:rsidRPr="001D0283" w:rsidRDefault="00177FBB" w:rsidP="000B31C6">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5BB030" w14:textId="77777777" w:rsidR="00177FBB" w:rsidRPr="001D0283" w:rsidRDefault="00177FBB" w:rsidP="000B31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2F4C1" w14:textId="77777777" w:rsidR="00177FBB" w:rsidRPr="001D0283" w:rsidRDefault="00177FBB" w:rsidP="000B31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48FB7" w14:textId="77777777" w:rsidR="00177FBB" w:rsidRPr="001D0283" w:rsidRDefault="00177FBB" w:rsidP="000B31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A4636" w14:textId="77777777" w:rsidR="00177FBB" w:rsidRPr="001D0283" w:rsidRDefault="00177FBB" w:rsidP="000B31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43A37" w14:textId="77777777" w:rsidR="00177FBB" w:rsidRPr="001D0283" w:rsidRDefault="00177FBB" w:rsidP="000B31C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A3D74" w14:textId="77777777" w:rsidR="00177FBB" w:rsidRPr="001D0283" w:rsidRDefault="00177FBB" w:rsidP="000B31C6">
            <w:pPr>
              <w:pStyle w:val="TAC"/>
            </w:pPr>
            <w:r w:rsidRPr="001D0283">
              <w:t>Reserved</w:t>
            </w:r>
          </w:p>
        </w:tc>
      </w:tr>
      <w:tr w:rsidR="00177FBB" w:rsidRPr="001D0283" w14:paraId="24A04EC1" w14:textId="77777777" w:rsidTr="000B31C6">
        <w:trPr>
          <w:jc w:val="center"/>
        </w:trPr>
        <w:tc>
          <w:tcPr>
            <w:tcW w:w="1099" w:type="dxa"/>
            <w:tcBorders>
              <w:left w:val="single" w:sz="4" w:space="0" w:color="auto"/>
              <w:bottom w:val="single" w:sz="4" w:space="0" w:color="auto"/>
              <w:right w:val="single" w:sz="4" w:space="0" w:color="auto"/>
            </w:tcBorders>
            <w:vAlign w:val="center"/>
          </w:tcPr>
          <w:p w14:paraId="76F934DC" w14:textId="77777777" w:rsidR="00177FBB" w:rsidRPr="001D0283" w:rsidRDefault="00177FBB" w:rsidP="000B31C6">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516DDC0C" w14:textId="77777777" w:rsidR="00177FBB" w:rsidRPr="001D0283" w:rsidRDefault="00177FBB" w:rsidP="000B31C6">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E9FA96C" w14:textId="77777777" w:rsidR="00177FBB" w:rsidRPr="001D0283" w:rsidRDefault="00177FBB" w:rsidP="000B31C6">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4E33981C" w14:textId="77777777" w:rsidR="00177FBB" w:rsidRPr="001D0283" w:rsidRDefault="00177FBB" w:rsidP="000B31C6">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2C5F3806" w14:textId="77777777" w:rsidR="00177FBB" w:rsidRPr="001D0283" w:rsidRDefault="00177FBB" w:rsidP="000B31C6">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5BF50D74" w14:textId="77777777" w:rsidR="00177FBB" w:rsidRPr="001D0283" w:rsidRDefault="00177FBB" w:rsidP="000B31C6">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6311FBB9" w14:textId="77777777" w:rsidR="00177FBB" w:rsidRPr="001D0283" w:rsidRDefault="00177FBB" w:rsidP="000B31C6">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43F2C737" w14:textId="77777777" w:rsidR="00177FBB" w:rsidRPr="001D0283" w:rsidRDefault="00177FBB" w:rsidP="000B31C6">
            <w:pPr>
              <w:pStyle w:val="TAC"/>
            </w:pPr>
          </w:p>
        </w:tc>
        <w:tc>
          <w:tcPr>
            <w:tcW w:w="1146" w:type="dxa"/>
            <w:tcBorders>
              <w:left w:val="single" w:sz="4" w:space="0" w:color="auto"/>
              <w:bottom w:val="single" w:sz="4" w:space="0" w:color="auto"/>
              <w:right w:val="single" w:sz="4" w:space="0" w:color="auto"/>
            </w:tcBorders>
            <w:vAlign w:val="center"/>
          </w:tcPr>
          <w:p w14:paraId="53D16F1B" w14:textId="77777777" w:rsidR="00177FBB" w:rsidRPr="001D0283" w:rsidRDefault="00177FBB" w:rsidP="000B31C6">
            <w:pPr>
              <w:pStyle w:val="TAC"/>
            </w:pPr>
            <w:r w:rsidRPr="001D0283">
              <w:t>Reserved</w:t>
            </w:r>
          </w:p>
        </w:tc>
      </w:tr>
    </w:tbl>
    <w:p w14:paraId="22D807A5" w14:textId="77777777" w:rsidR="00177FBB" w:rsidRDefault="00177FBB" w:rsidP="00056063"/>
    <w:p w14:paraId="204525B0" w14:textId="3046DC7F" w:rsidR="00177FBB" w:rsidRDefault="00177FBB" w:rsidP="00685B3B">
      <w:pPr>
        <w:jc w:val="both"/>
      </w:pPr>
      <w:r>
        <w:t>It can be observed that n5 features NS_100.</w:t>
      </w:r>
      <w:r>
        <w:t xml:space="preserve"> This network signalling label </w:t>
      </w:r>
      <w:r w:rsidR="001F4D28">
        <w:t xml:space="preserve">is dedicated to </w:t>
      </w:r>
      <w:r w:rsidR="001327DF">
        <w:t>the protection of</w:t>
      </w:r>
      <w:r w:rsidR="001F4D28">
        <w:t xml:space="preserve"> UTRA</w:t>
      </w:r>
      <w:r w:rsidR="000E4FFB">
        <w:t xml:space="preserve"> systems</w:t>
      </w:r>
      <w:r w:rsidR="001F4D28">
        <w:t>. It provides A-MPR allowance for outer allocations and is bandwidth independent. Since 5MHz channel and 10MHz channel are covered by NS_100 it is safe to assume that NS_100 will be suited for 7MHz channel as well. Therefore, we do not expect any requirements work or n5 for NS_100.</w:t>
      </w:r>
    </w:p>
    <w:p w14:paraId="71AA54DE" w14:textId="2985C789" w:rsidR="001F4D28" w:rsidRPr="001F4D28" w:rsidRDefault="001F4D28" w:rsidP="00685B3B">
      <w:pPr>
        <w:jc w:val="both"/>
      </w:pPr>
      <w:r w:rsidRPr="001F4D28">
        <w:rPr>
          <w:b/>
          <w:bCs/>
        </w:rPr>
        <w:t>Observation:</w:t>
      </w:r>
      <w:r>
        <w:t xml:space="preserve"> </w:t>
      </w:r>
      <w:r w:rsidRPr="001F4D28">
        <w:rPr>
          <w:i/>
          <w:iCs/>
        </w:rPr>
        <w:t xml:space="preserve">Band n5 features NS_100. This network signalling label </w:t>
      </w:r>
      <w:r w:rsidRPr="001F4D28">
        <w:rPr>
          <w:i/>
          <w:iCs/>
        </w:rPr>
        <w:t>provides A-MPR allowance for outer allocations and is bandwidth independent. Since 5MHz channel and 10MHz channel are covered by NS_100 it is safe to assume that NS_100 will be suited for 7MHz channel as well. Therefore, we do not expect any requirements work or n5 for NS_100.</w:t>
      </w:r>
    </w:p>
    <w:p w14:paraId="0F4CAB0A" w14:textId="1EF3EB87" w:rsidR="001F4D28" w:rsidRDefault="00F92B07" w:rsidP="009E4ADF">
      <w:pPr>
        <w:jc w:val="both"/>
      </w:pPr>
      <w:r>
        <w:t>Band n26 features NS_100 which should not require modification as discussed above. However, it also has four other labels which require careful analysis.</w:t>
      </w:r>
      <w:r w:rsidR="005458C1">
        <w:t xml:space="preserve"> RAN4 needs to discuss which labels require the introduction of 7MHz channels.</w:t>
      </w:r>
    </w:p>
    <w:p w14:paraId="537B2897" w14:textId="2814AF71" w:rsidR="00913B6E" w:rsidRDefault="005458C1" w:rsidP="009E4ADF">
      <w:pPr>
        <w:jc w:val="both"/>
      </w:pPr>
      <w:r w:rsidRPr="005458C1">
        <w:rPr>
          <w:b/>
          <w:bCs/>
        </w:rPr>
        <w:t>Proposal</w:t>
      </w:r>
      <w:r w:rsidR="00034603">
        <w:rPr>
          <w:b/>
          <w:bCs/>
        </w:rPr>
        <w:t xml:space="preserve"> 3</w:t>
      </w:r>
      <w:r w:rsidRPr="005458C1">
        <w:rPr>
          <w:b/>
          <w:bCs/>
        </w:rPr>
        <w:t>:</w:t>
      </w:r>
      <w:r>
        <w:t xml:space="preserve"> </w:t>
      </w:r>
      <w:r w:rsidRPr="005458C1">
        <w:rPr>
          <w:i/>
          <w:iCs/>
        </w:rPr>
        <w:t>Discuss which network signalling labels require the introduction of 7MHz channel to enable the work on A-MPR.</w:t>
      </w:r>
    </w:p>
    <w:p w14:paraId="4DD7E1D0" w14:textId="77777777" w:rsidR="00576CE9" w:rsidRDefault="00576CE9" w:rsidP="00675F8A">
      <w:pPr>
        <w:jc w:val="center"/>
      </w:pPr>
    </w:p>
    <w:p w14:paraId="34C99636" w14:textId="553B2D88" w:rsidR="008E7986" w:rsidRDefault="00A84761" w:rsidP="008E7986">
      <w:pPr>
        <w:pStyle w:val="Heading1"/>
      </w:pPr>
      <w:r>
        <w:t>4</w:t>
      </w:r>
      <w:r w:rsidR="008E7986">
        <w:tab/>
        <w:t>Conclusions</w:t>
      </w:r>
    </w:p>
    <w:p w14:paraId="714557C6" w14:textId="5F412A19" w:rsidR="00F73D52" w:rsidRDefault="00F73D52" w:rsidP="00F73D52">
      <w:r>
        <w:t xml:space="preserve">This contribution provides </w:t>
      </w:r>
      <w:r w:rsidR="00AF59FB">
        <w:t>initial insight and discussion point</w:t>
      </w:r>
      <w:r w:rsidR="007242FD">
        <w:t>s</w:t>
      </w:r>
      <w:r w:rsidR="00AF59FB">
        <w:t xml:space="preserve"> for the introduction of 7MHz channel. </w:t>
      </w:r>
      <w:r w:rsidR="007242FD">
        <w:t>The following observations and proposals are made</w:t>
      </w:r>
      <w:r>
        <w:t>:</w:t>
      </w:r>
    </w:p>
    <w:p w14:paraId="2A48FF88" w14:textId="77777777" w:rsidR="009E4ADF" w:rsidRDefault="009E4ADF" w:rsidP="009E4ADF">
      <w:pPr>
        <w:rPr>
          <w:i/>
          <w:iCs/>
        </w:rPr>
      </w:pPr>
      <w:r w:rsidRPr="00576CE9">
        <w:rPr>
          <w:b/>
          <w:bCs/>
        </w:rPr>
        <w:t>Proposal</w:t>
      </w:r>
      <w:r>
        <w:rPr>
          <w:b/>
          <w:bCs/>
        </w:rPr>
        <w:t xml:space="preserve"> 1</w:t>
      </w:r>
      <w:r w:rsidRPr="00576CE9">
        <w:rPr>
          <w:b/>
          <w:bCs/>
        </w:rPr>
        <w:t>:</w:t>
      </w:r>
      <w:r>
        <w:t xml:space="preserve"> </w:t>
      </w:r>
      <w:r w:rsidRPr="00576CE9">
        <w:rPr>
          <w:i/>
          <w:iCs/>
        </w:rPr>
        <w:t>For 7MHz CBW set the N</w:t>
      </w:r>
      <w:r w:rsidRPr="00576CE9">
        <w:rPr>
          <w:i/>
          <w:iCs/>
          <w:vertAlign w:val="subscript"/>
        </w:rPr>
        <w:t>RB</w:t>
      </w:r>
      <w:r w:rsidRPr="00576CE9">
        <w:rPr>
          <w:i/>
          <w:iCs/>
        </w:rPr>
        <w:t xml:space="preserve"> to 36</w:t>
      </w:r>
      <w:r>
        <w:rPr>
          <w:i/>
          <w:iCs/>
        </w:rPr>
        <w:t xml:space="preserve"> for 15kHz SCS</w:t>
      </w:r>
      <w:r w:rsidRPr="00576CE9">
        <w:rPr>
          <w:i/>
          <w:iCs/>
        </w:rPr>
        <w:t>.</w:t>
      </w:r>
      <w:r>
        <w:rPr>
          <w:i/>
          <w:iCs/>
        </w:rPr>
        <w:t xml:space="preserve"> </w:t>
      </w:r>
    </w:p>
    <w:p w14:paraId="14C85D1A" w14:textId="77777777" w:rsidR="009E4ADF" w:rsidRPr="00797573" w:rsidRDefault="009E4ADF" w:rsidP="009E4ADF">
      <w:pPr>
        <w:rPr>
          <w:i/>
          <w:iCs/>
        </w:rPr>
      </w:pPr>
      <w:r w:rsidRPr="00797573">
        <w:rPr>
          <w:b/>
          <w:bCs/>
        </w:rPr>
        <w:t>Proposal 2:</w:t>
      </w:r>
      <w:r>
        <w:t xml:space="preserve"> </w:t>
      </w:r>
      <w:r w:rsidRPr="00797573">
        <w:rPr>
          <w:i/>
          <w:iCs/>
        </w:rPr>
        <w:t xml:space="preserve">Introduce 7MHz channel to SEM requirements as proposed in Table 1. </w:t>
      </w:r>
    </w:p>
    <w:p w14:paraId="5099A10A" w14:textId="77777777" w:rsidR="009E4ADF" w:rsidRPr="001F4D28" w:rsidRDefault="009E4ADF" w:rsidP="009E4ADF">
      <w:pPr>
        <w:jc w:val="both"/>
      </w:pPr>
      <w:r w:rsidRPr="001F4D28">
        <w:rPr>
          <w:b/>
          <w:bCs/>
        </w:rPr>
        <w:t>Observation:</w:t>
      </w:r>
      <w:r>
        <w:t xml:space="preserve"> </w:t>
      </w:r>
      <w:r w:rsidRPr="001F4D28">
        <w:rPr>
          <w:i/>
          <w:iCs/>
        </w:rPr>
        <w:t>Band n5 features NS_100. This network signalling label provides A-MPR allowance for outer allocations and is bandwidth independent. Since 5MHz channel and 10MHz channel are covered by NS_100 it is safe to assume that NS_100 will be suited for 7MHz channel as well. Therefore, we do not expect any requirements work or n5 for NS_100.</w:t>
      </w:r>
    </w:p>
    <w:p w14:paraId="27533276" w14:textId="492A0482" w:rsidR="00692E14" w:rsidRDefault="009E4ADF" w:rsidP="00AF59FB">
      <w:pPr>
        <w:jc w:val="both"/>
      </w:pPr>
      <w:r w:rsidRPr="005458C1">
        <w:rPr>
          <w:b/>
          <w:bCs/>
        </w:rPr>
        <w:t>Proposal</w:t>
      </w:r>
      <w:r>
        <w:rPr>
          <w:b/>
          <w:bCs/>
        </w:rPr>
        <w:t xml:space="preserve"> 3</w:t>
      </w:r>
      <w:r w:rsidRPr="005458C1">
        <w:rPr>
          <w:b/>
          <w:bCs/>
        </w:rPr>
        <w:t>:</w:t>
      </w:r>
      <w:r>
        <w:t xml:space="preserve"> </w:t>
      </w:r>
      <w:r w:rsidRPr="005458C1">
        <w:rPr>
          <w:i/>
          <w:iCs/>
        </w:rPr>
        <w:t>Discuss which network signalling labels require the introduction of 7MHz channel to enable the work on A-MPR.</w:t>
      </w:r>
    </w:p>
    <w:p w14:paraId="5D2DDC34" w14:textId="77777777" w:rsidR="005E69AE" w:rsidRDefault="005E69AE" w:rsidP="005E69AE">
      <w:pPr>
        <w:pStyle w:val="Heading1"/>
      </w:pPr>
      <w:r>
        <w:t>4</w:t>
      </w:r>
      <w:r>
        <w:tab/>
        <w:t>References</w:t>
      </w:r>
    </w:p>
    <w:bookmarkEnd w:id="0"/>
    <w:p w14:paraId="21F9D74F" w14:textId="7C888C51" w:rsidR="005E69AE" w:rsidRPr="007D4710" w:rsidRDefault="007D4710" w:rsidP="00A71606">
      <w:pPr>
        <w:numPr>
          <w:ilvl w:val="0"/>
          <w:numId w:val="11"/>
        </w:numPr>
        <w:rPr>
          <w:lang w:val="en-US"/>
        </w:rPr>
      </w:pPr>
      <w:r w:rsidRPr="007D4710">
        <w:t>RP-243323</w:t>
      </w:r>
      <w:r w:rsidR="007129D7">
        <w:t>,</w:t>
      </w:r>
      <w:r w:rsidR="007129D7" w:rsidRPr="007129D7">
        <w:t xml:space="preserve"> </w:t>
      </w:r>
      <w:r w:rsidR="007F3A2A" w:rsidRPr="007D4710">
        <w:rPr>
          <w:lang w:val="en-US"/>
        </w:rPr>
        <w:t>“</w:t>
      </w:r>
      <w:r w:rsidRPr="007D4710">
        <w:t>New WID on 7 MHz Channel Bandwidth for n26 and n5</w:t>
      </w:r>
      <w:r w:rsidR="006A57CF" w:rsidRPr="007D4710">
        <w:rPr>
          <w:lang w:val="en-US"/>
        </w:rPr>
        <w:t xml:space="preserve">”, </w:t>
      </w:r>
      <w:r w:rsidRPr="007D4710">
        <w:rPr>
          <w:lang w:val="en-US"/>
        </w:rPr>
        <w:t>China Telecom, T-Mobile USA</w:t>
      </w:r>
      <w:r w:rsidR="00B13FDC" w:rsidRPr="007D4710">
        <w:rPr>
          <w:lang w:val="en-US"/>
        </w:rPr>
        <w:t>,</w:t>
      </w:r>
      <w:r w:rsidR="007F3A2A" w:rsidRPr="007D4710">
        <w:rPr>
          <w:lang w:val="en-US"/>
        </w:rPr>
        <w:t xml:space="preserve"> </w:t>
      </w:r>
      <w:r w:rsidRPr="007D4710">
        <w:rPr>
          <w:lang w:val="en-US"/>
        </w:rPr>
        <w:t>3GPP TSG RAN Meeting #106</w:t>
      </w:r>
    </w:p>
    <w:sectPr w:rsidR="005E69AE" w:rsidRPr="007D4710" w:rsidSect="00750CC1">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375C" w14:textId="77777777" w:rsidR="008157C3" w:rsidRDefault="008157C3">
      <w:r>
        <w:separator/>
      </w:r>
    </w:p>
  </w:endnote>
  <w:endnote w:type="continuationSeparator" w:id="0">
    <w:p w14:paraId="05D939A0" w14:textId="77777777" w:rsidR="008157C3" w:rsidRDefault="0081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EAFF" w14:textId="77777777" w:rsidR="008157C3" w:rsidRDefault="008157C3">
      <w:r>
        <w:separator/>
      </w:r>
    </w:p>
  </w:footnote>
  <w:footnote w:type="continuationSeparator" w:id="0">
    <w:p w14:paraId="1095EE9A" w14:textId="77777777" w:rsidR="008157C3" w:rsidRDefault="0081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722D"/>
    <w:rsid w:val="000248F1"/>
    <w:rsid w:val="00025392"/>
    <w:rsid w:val="0002544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77FB4"/>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68F3"/>
    <w:rsid w:val="000A6E54"/>
    <w:rsid w:val="000B0AFE"/>
    <w:rsid w:val="000B3682"/>
    <w:rsid w:val="000B6541"/>
    <w:rsid w:val="000B7959"/>
    <w:rsid w:val="000C05BE"/>
    <w:rsid w:val="000C0D1B"/>
    <w:rsid w:val="000C1193"/>
    <w:rsid w:val="000C2203"/>
    <w:rsid w:val="000C4381"/>
    <w:rsid w:val="000C47C3"/>
    <w:rsid w:val="000D2A2D"/>
    <w:rsid w:val="000D58AB"/>
    <w:rsid w:val="000D640F"/>
    <w:rsid w:val="000E039B"/>
    <w:rsid w:val="000E1251"/>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4BC6"/>
    <w:rsid w:val="001064E7"/>
    <w:rsid w:val="001073F6"/>
    <w:rsid w:val="00107FB2"/>
    <w:rsid w:val="00110A05"/>
    <w:rsid w:val="001112A7"/>
    <w:rsid w:val="00114E2C"/>
    <w:rsid w:val="0012018F"/>
    <w:rsid w:val="0012118D"/>
    <w:rsid w:val="0012407D"/>
    <w:rsid w:val="0012493E"/>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602D"/>
    <w:rsid w:val="0021230D"/>
    <w:rsid w:val="002124DC"/>
    <w:rsid w:val="0021467A"/>
    <w:rsid w:val="00215574"/>
    <w:rsid w:val="002166B1"/>
    <w:rsid w:val="0021742C"/>
    <w:rsid w:val="00217FBC"/>
    <w:rsid w:val="00223D79"/>
    <w:rsid w:val="00227393"/>
    <w:rsid w:val="002330E2"/>
    <w:rsid w:val="002334C4"/>
    <w:rsid w:val="002347A2"/>
    <w:rsid w:val="00236FDB"/>
    <w:rsid w:val="002402D7"/>
    <w:rsid w:val="00243987"/>
    <w:rsid w:val="00245DBF"/>
    <w:rsid w:val="002469F9"/>
    <w:rsid w:val="00247926"/>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2F6E"/>
    <w:rsid w:val="0031302C"/>
    <w:rsid w:val="003138B0"/>
    <w:rsid w:val="003172DC"/>
    <w:rsid w:val="00320180"/>
    <w:rsid w:val="00320B59"/>
    <w:rsid w:val="0032118A"/>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1E8E"/>
    <w:rsid w:val="00553FE8"/>
    <w:rsid w:val="00554FE1"/>
    <w:rsid w:val="00555723"/>
    <w:rsid w:val="00556339"/>
    <w:rsid w:val="005571AD"/>
    <w:rsid w:val="00560943"/>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6F55"/>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E02"/>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C86"/>
    <w:rsid w:val="006F12BA"/>
    <w:rsid w:val="006F1FC9"/>
    <w:rsid w:val="006F5C77"/>
    <w:rsid w:val="006F682D"/>
    <w:rsid w:val="006F6BC7"/>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491A"/>
    <w:rsid w:val="007C4B30"/>
    <w:rsid w:val="007C5B26"/>
    <w:rsid w:val="007C692F"/>
    <w:rsid w:val="007C7952"/>
    <w:rsid w:val="007D069E"/>
    <w:rsid w:val="007D0D97"/>
    <w:rsid w:val="007D122C"/>
    <w:rsid w:val="007D2E3A"/>
    <w:rsid w:val="007D34C1"/>
    <w:rsid w:val="007D3B38"/>
    <w:rsid w:val="007D4710"/>
    <w:rsid w:val="007D49C9"/>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4CD0"/>
    <w:rsid w:val="00874EF7"/>
    <w:rsid w:val="008768CA"/>
    <w:rsid w:val="00877A33"/>
    <w:rsid w:val="00877CF6"/>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C0511"/>
    <w:rsid w:val="008C06C2"/>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EF6"/>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3860"/>
    <w:rsid w:val="00A44C4E"/>
    <w:rsid w:val="00A456BF"/>
    <w:rsid w:val="00A50038"/>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02A"/>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255"/>
    <w:rsid w:val="00B000BD"/>
    <w:rsid w:val="00B00CC1"/>
    <w:rsid w:val="00B01CE1"/>
    <w:rsid w:val="00B01D94"/>
    <w:rsid w:val="00B0219B"/>
    <w:rsid w:val="00B02BC6"/>
    <w:rsid w:val="00B02C90"/>
    <w:rsid w:val="00B036C2"/>
    <w:rsid w:val="00B036C5"/>
    <w:rsid w:val="00B04944"/>
    <w:rsid w:val="00B055D4"/>
    <w:rsid w:val="00B05E34"/>
    <w:rsid w:val="00B074B4"/>
    <w:rsid w:val="00B07BF3"/>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59F1"/>
    <w:rsid w:val="00B765C8"/>
    <w:rsid w:val="00B7793A"/>
    <w:rsid w:val="00B80452"/>
    <w:rsid w:val="00B807EB"/>
    <w:rsid w:val="00B81D9A"/>
    <w:rsid w:val="00B82DFD"/>
    <w:rsid w:val="00B84DD2"/>
    <w:rsid w:val="00B85B33"/>
    <w:rsid w:val="00B907BC"/>
    <w:rsid w:val="00B9159B"/>
    <w:rsid w:val="00B92889"/>
    <w:rsid w:val="00B92E6B"/>
    <w:rsid w:val="00B93086"/>
    <w:rsid w:val="00B94827"/>
    <w:rsid w:val="00B97442"/>
    <w:rsid w:val="00BA0942"/>
    <w:rsid w:val="00BA19ED"/>
    <w:rsid w:val="00BA1CFF"/>
    <w:rsid w:val="00BA300B"/>
    <w:rsid w:val="00BA4B8D"/>
    <w:rsid w:val="00BA4F78"/>
    <w:rsid w:val="00BA705F"/>
    <w:rsid w:val="00BB090E"/>
    <w:rsid w:val="00BB0CC4"/>
    <w:rsid w:val="00BB1A37"/>
    <w:rsid w:val="00BB22A8"/>
    <w:rsid w:val="00BB2BBC"/>
    <w:rsid w:val="00BB306C"/>
    <w:rsid w:val="00BB3B7A"/>
    <w:rsid w:val="00BB4783"/>
    <w:rsid w:val="00BC0186"/>
    <w:rsid w:val="00BC0F7D"/>
    <w:rsid w:val="00BC111F"/>
    <w:rsid w:val="00BC1C56"/>
    <w:rsid w:val="00BC1D8D"/>
    <w:rsid w:val="00BC22E8"/>
    <w:rsid w:val="00BC371B"/>
    <w:rsid w:val="00BC4564"/>
    <w:rsid w:val="00BC4B89"/>
    <w:rsid w:val="00BC4BCA"/>
    <w:rsid w:val="00BC567A"/>
    <w:rsid w:val="00BC5C19"/>
    <w:rsid w:val="00BC7B0D"/>
    <w:rsid w:val="00BD0B2C"/>
    <w:rsid w:val="00BD19D1"/>
    <w:rsid w:val="00BD1D84"/>
    <w:rsid w:val="00BD69CB"/>
    <w:rsid w:val="00BD760D"/>
    <w:rsid w:val="00BD7CA8"/>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2FD9"/>
    <w:rsid w:val="00C26B20"/>
    <w:rsid w:val="00C32289"/>
    <w:rsid w:val="00C33079"/>
    <w:rsid w:val="00C34F44"/>
    <w:rsid w:val="00C353F5"/>
    <w:rsid w:val="00C40F21"/>
    <w:rsid w:val="00C41ADB"/>
    <w:rsid w:val="00C4323D"/>
    <w:rsid w:val="00C43DCD"/>
    <w:rsid w:val="00C45231"/>
    <w:rsid w:val="00C4537F"/>
    <w:rsid w:val="00C45F09"/>
    <w:rsid w:val="00C4608A"/>
    <w:rsid w:val="00C4680F"/>
    <w:rsid w:val="00C4696B"/>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647F"/>
    <w:rsid w:val="00CD7151"/>
    <w:rsid w:val="00CD78CC"/>
    <w:rsid w:val="00CE029B"/>
    <w:rsid w:val="00CE1D83"/>
    <w:rsid w:val="00CE3059"/>
    <w:rsid w:val="00CE60D8"/>
    <w:rsid w:val="00CE7214"/>
    <w:rsid w:val="00CF20E3"/>
    <w:rsid w:val="00CF244A"/>
    <w:rsid w:val="00CF2F3C"/>
    <w:rsid w:val="00CF31B1"/>
    <w:rsid w:val="00CF4411"/>
    <w:rsid w:val="00CF5290"/>
    <w:rsid w:val="00CF6A82"/>
    <w:rsid w:val="00CF7C28"/>
    <w:rsid w:val="00CF7C3F"/>
    <w:rsid w:val="00D017AE"/>
    <w:rsid w:val="00D019E3"/>
    <w:rsid w:val="00D02FE2"/>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5B7"/>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E1B"/>
    <w:rsid w:val="00F67E8B"/>
    <w:rsid w:val="00F67EE8"/>
    <w:rsid w:val="00F70647"/>
    <w:rsid w:val="00F7204E"/>
    <w:rsid w:val="00F7302D"/>
    <w:rsid w:val="00F73852"/>
    <w:rsid w:val="00F73D52"/>
    <w:rsid w:val="00F73F71"/>
    <w:rsid w:val="00F74DDC"/>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5712"/>
    <w:rsid w:val="00FB7AD7"/>
    <w:rsid w:val="00FB7DF6"/>
    <w:rsid w:val="00FC02A4"/>
    <w:rsid w:val="00FC1192"/>
    <w:rsid w:val="00FC133C"/>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7053</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1182</cp:revision>
  <cp:lastPrinted>2019-02-25T14:05:00Z</cp:lastPrinted>
  <dcterms:created xsi:type="dcterms:W3CDTF">2020-02-11T14:49:00Z</dcterms:created>
  <dcterms:modified xsi:type="dcterms:W3CDTF">2025-02-06T15:17:00Z</dcterms:modified>
  <cp:category/>
</cp:coreProperties>
</file>